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  <w:u w:val="single"/>
        </w:rPr>
        <w:t>Thomas JOHNSON</w:t>
      </w:r>
      <w:r w:rsidRPr="004446D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446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46DE">
        <w:rPr>
          <w:rFonts w:ascii="Times New Roman" w:hAnsi="Times New Roman" w:cs="Times New Roman"/>
          <w:sz w:val="24"/>
          <w:szCs w:val="24"/>
        </w:rPr>
        <w:t>fl.1415)</w:t>
      </w: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Archer.</w:t>
      </w: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2DD6" w:rsidRPr="004446DE" w:rsidRDefault="00832DD6" w:rsidP="00832D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  <w:t>1415</w:t>
      </w:r>
      <w:r w:rsidRPr="004446DE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</w:r>
      <w:r w:rsidRPr="004446DE">
        <w:rPr>
          <w:rFonts w:ascii="Times New Roman" w:hAnsi="Times New Roman" w:cs="Times New Roman"/>
          <w:sz w:val="24"/>
          <w:szCs w:val="24"/>
        </w:rPr>
        <w:tab/>
        <w:t>Heron(q.v.).   (</w:t>
      </w:r>
      <w:hyperlink r:id="rId6" w:history="1">
        <w:r w:rsidRPr="004446DE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446DE">
        <w:rPr>
          <w:rFonts w:ascii="Times New Roman" w:hAnsi="Times New Roman" w:cs="Times New Roman"/>
          <w:sz w:val="24"/>
          <w:szCs w:val="24"/>
        </w:rPr>
        <w:t>)</w:t>
      </w: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2DD6" w:rsidRPr="004446DE" w:rsidRDefault="00832DD6" w:rsidP="00832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10 July 2015</w:t>
      </w:r>
    </w:p>
    <w:p w:rsidR="006B2F86" w:rsidRPr="00E71FC3" w:rsidRDefault="00832DD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DD6" w:rsidRDefault="00832DD6" w:rsidP="00E71FC3">
      <w:pPr>
        <w:spacing w:after="0" w:line="240" w:lineRule="auto"/>
      </w:pPr>
      <w:r>
        <w:separator/>
      </w:r>
    </w:p>
  </w:endnote>
  <w:endnote w:type="continuationSeparator" w:id="0">
    <w:p w:rsidR="00832DD6" w:rsidRDefault="00832D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DD6" w:rsidRDefault="00832DD6" w:rsidP="00E71FC3">
      <w:pPr>
        <w:spacing w:after="0" w:line="240" w:lineRule="auto"/>
      </w:pPr>
      <w:r>
        <w:separator/>
      </w:r>
    </w:p>
  </w:footnote>
  <w:footnote w:type="continuationSeparator" w:id="0">
    <w:p w:rsidR="00832DD6" w:rsidRDefault="00832D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DD6"/>
    <w:rsid w:val="00832D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4F5B2-0975-4E52-9E70-2D9FBC2B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32DD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2016-05-18T20:57:00Z</dcterms:created>
  <dcterms:modified xsi:type="dcterms:W3CDTF">2016-05-18T20:57:00Z</dcterms:modified>
</cp:coreProperties>
</file>